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F0E04" w14:textId="01B5E997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3GPP TSG </w:t>
      </w:r>
      <w:r w:rsidRPr="00477E68">
        <w:rPr>
          <w:b/>
          <w:sz w:val="24"/>
          <w:lang w:val="en-US" w:eastAsia="zh-CN"/>
        </w:rPr>
        <w:t>RAN5#103</w:t>
      </w:r>
      <w:r>
        <w:rPr>
          <w:b/>
          <w:sz w:val="24"/>
          <w:lang w:val="en-US" w:eastAsia="zh-CN"/>
        </w:rPr>
        <w:tab/>
      </w:r>
      <w:r w:rsidRPr="00636CD2">
        <w:rPr>
          <w:b/>
          <w:sz w:val="24"/>
          <w:lang w:val="en-US" w:eastAsia="zh-CN"/>
        </w:rPr>
        <w:t>R</w:t>
      </w:r>
      <w:r>
        <w:rPr>
          <w:b/>
          <w:sz w:val="24"/>
          <w:lang w:val="en-US" w:eastAsia="zh-CN"/>
        </w:rPr>
        <w:t>5</w:t>
      </w:r>
      <w:r w:rsidRPr="00636CD2">
        <w:rPr>
          <w:b/>
          <w:sz w:val="24"/>
          <w:lang w:val="en-US" w:eastAsia="zh-CN"/>
        </w:rPr>
        <w:t>-24</w:t>
      </w:r>
      <w:r w:rsidR="00EB77AD">
        <w:rPr>
          <w:b/>
          <w:sz w:val="24"/>
          <w:lang w:val="en-US" w:eastAsia="zh-CN"/>
        </w:rPr>
        <w:t>3357</w:t>
      </w:r>
      <w:r w:rsidR="00D553F6">
        <w:rPr>
          <w:b/>
          <w:sz w:val="24"/>
          <w:lang w:val="en-US" w:eastAsia="zh-CN"/>
        </w:rPr>
        <w:t>r1</w:t>
      </w:r>
    </w:p>
    <w:p w14:paraId="79F9A83C" w14:textId="77777777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477E68">
        <w:rPr>
          <w:b/>
          <w:sz w:val="24"/>
          <w:lang w:val="en-US" w:eastAsia="zh-CN"/>
        </w:rPr>
        <w:t>Fukuoka City, JP</w:t>
      </w:r>
      <w:r>
        <w:rPr>
          <w:b/>
          <w:sz w:val="24"/>
          <w:lang w:val="en-US" w:eastAsia="zh-CN"/>
        </w:rPr>
        <w:t xml:space="preserve">, </w:t>
      </w:r>
      <w:r>
        <w:rPr>
          <w:b/>
          <w:sz w:val="24"/>
        </w:rPr>
        <w:t>May</w:t>
      </w:r>
      <w:r>
        <w:rPr>
          <w:b/>
          <w:sz w:val="24"/>
          <w:lang w:val="en-US" w:eastAsia="zh-CN"/>
        </w:rPr>
        <w:t xml:space="preserve"> 20-24, 2024</w:t>
      </w:r>
    </w:p>
    <w:p w14:paraId="605594E0" w14:textId="77777777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14:paraId="76ABBEAF" w14:textId="4E3D43D2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#104</w:t>
      </w:r>
      <w:r>
        <w:rPr>
          <w:b/>
          <w:sz w:val="24"/>
          <w:lang w:val="en-US" w:eastAsia="zh-CN"/>
        </w:rPr>
        <w:tab/>
      </w:r>
      <w:r w:rsidRPr="00636CD2">
        <w:rPr>
          <w:b/>
          <w:sz w:val="24"/>
          <w:lang w:val="en-US" w:eastAsia="zh-CN"/>
        </w:rPr>
        <w:t>RP-24</w:t>
      </w:r>
      <w:r>
        <w:rPr>
          <w:b/>
          <w:sz w:val="24"/>
          <w:lang w:val="en-US" w:eastAsia="zh-CN"/>
        </w:rPr>
        <w:t>xxxx</w:t>
      </w:r>
    </w:p>
    <w:p w14:paraId="35BF2BB3" w14:textId="77777777" w:rsidR="00113C61" w:rsidRDefault="00113C61" w:rsidP="00113C6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Shanghai, China, </w:t>
      </w:r>
      <w:r>
        <w:rPr>
          <w:b/>
          <w:sz w:val="24"/>
        </w:rPr>
        <w:t>June</w:t>
      </w:r>
      <w:r>
        <w:rPr>
          <w:b/>
          <w:sz w:val="24"/>
          <w:lang w:val="en-US" w:eastAsia="zh-CN"/>
        </w:rPr>
        <w:t xml:space="preserve"> 17-20, 2024</w:t>
      </w:r>
      <w:r>
        <w:rPr>
          <w:b/>
          <w:sz w:val="24"/>
          <w:lang w:val="en-US" w:eastAsia="zh-CN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64AF2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3C61">
        <w:rPr>
          <w:rFonts w:ascii="Arial" w:eastAsia="Batang" w:hAnsi="Arial"/>
          <w:b/>
          <w:sz w:val="24"/>
          <w:szCs w:val="24"/>
          <w:lang w:val="en-US" w:eastAsia="zh-CN"/>
        </w:rPr>
        <w:t>Qualcomm Inc</w:t>
      </w:r>
    </w:p>
    <w:p w14:paraId="49D92DA3" w14:textId="5446B74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5483E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113C61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113C61" w:rsidRPr="00163C98">
        <w:rPr>
          <w:rFonts w:ascii="Arial" w:eastAsia="Batang" w:hAnsi="Arial" w:cs="Arial"/>
          <w:b/>
          <w:sz w:val="24"/>
          <w:szCs w:val="24"/>
          <w:lang w:eastAsia="zh-CN"/>
        </w:rPr>
        <w:t>New bands and bandwidth allocation for LTE based 5G terrestrial broadcast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 </w:t>
      </w:r>
    </w:p>
    <w:p w14:paraId="66ACF610" w14:textId="36E99B0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4EDB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77F3926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13C61">
        <w:rPr>
          <w:rFonts w:ascii="Arial" w:eastAsia="Batang" w:hAnsi="Arial"/>
          <w:b/>
          <w:sz w:val="24"/>
          <w:szCs w:val="24"/>
          <w:lang w:val="en-US" w:eastAsia="zh-CN"/>
        </w:rPr>
        <w:t>4.1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93B81D2" w:rsidR="001E489F" w:rsidRPr="001E489F" w:rsidRDefault="001E489F" w:rsidP="00113C61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113C61">
        <w:rPr>
          <w:lang w:eastAsia="ja-JP"/>
        </w:rPr>
        <w:t xml:space="preserve"> UE Conformance - </w:t>
      </w:r>
      <w:r w:rsidR="00113C61">
        <w:t>N</w:t>
      </w:r>
      <w:r w:rsidR="00113C61" w:rsidRPr="004F3E9B">
        <w:t>ew bands and bandwidth</w:t>
      </w:r>
      <w:r w:rsidR="00113C61">
        <w:t xml:space="preserve"> </w:t>
      </w:r>
      <w:r w:rsidR="00113C61" w:rsidRPr="004F3E9B">
        <w:t xml:space="preserve">allocation for </w:t>
      </w:r>
      <w:r w:rsidR="00113C61">
        <w:t xml:space="preserve">LTE based </w:t>
      </w:r>
      <w:r w:rsidR="00113C61" w:rsidRPr="004F3E9B">
        <w:t>5G terrestrial broadcast</w:t>
      </w:r>
      <w:r w:rsidRPr="001E489F">
        <w:rPr>
          <w:lang w:eastAsia="ja-JP"/>
        </w:rPr>
        <w:tab/>
      </w:r>
    </w:p>
    <w:p w14:paraId="4520DCE2" w14:textId="3146CD6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9677B1">
        <w:rPr>
          <w:lang w:eastAsia="ja-JP"/>
        </w:rPr>
        <w:t xml:space="preserve"> </w:t>
      </w:r>
      <w:r w:rsidRPr="001E489F">
        <w:rPr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113C61" w:rsidRPr="00415F0A" w14:paraId="419D9B6A" w14:textId="77777777" w:rsidTr="0033165D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380944F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6C65452" w14:textId="77777777" w:rsidR="00113C61" w:rsidRPr="00415F0A" w:rsidRDefault="00113C61" w:rsidP="0033165D">
            <w:pPr>
              <w:pStyle w:val="TAL"/>
              <w:jc w:val="center"/>
              <w:rPr>
                <w:b/>
                <w:bCs/>
              </w:rPr>
            </w:pPr>
            <w:r w:rsidRPr="00415F0A">
              <w:rPr>
                <w:b/>
                <w:bCs/>
              </w:rPr>
              <w:t>X</w:t>
            </w:r>
          </w:p>
        </w:tc>
      </w:tr>
      <w:tr w:rsidR="00113C61" w:rsidRPr="00415F0A" w14:paraId="44B2CEFE" w14:textId="77777777" w:rsidTr="0033165D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660123D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EA89B1B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55338B1" w14:textId="77777777" w:rsidR="00113C61" w:rsidRPr="00415F0A" w:rsidRDefault="00113C61" w:rsidP="0033165D">
            <w:pPr>
              <w:pStyle w:val="TAL"/>
              <w:jc w:val="center"/>
              <w:rPr>
                <w:b/>
                <w:bCs/>
              </w:rPr>
            </w:pPr>
            <w:r w:rsidRPr="00415F0A">
              <w:rPr>
                <w:b/>
                <w:bCs/>
              </w:rPr>
              <w:t>X</w:t>
            </w:r>
          </w:p>
        </w:tc>
      </w:tr>
      <w:tr w:rsidR="00113C61" w:rsidRPr="00415F0A" w14:paraId="7A73B7A1" w14:textId="77777777" w:rsidTr="003316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BBC74F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0D9DDCB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11E8226" w14:textId="30E98941" w:rsidR="00113C61" w:rsidRPr="00415F0A" w:rsidRDefault="00113C61" w:rsidP="0033165D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113C61" w:rsidRPr="00415F0A" w14:paraId="4347254B" w14:textId="77777777" w:rsidTr="003316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45894CC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55132F3" w14:textId="77777777" w:rsidR="00113C61" w:rsidRPr="00415F0A" w:rsidRDefault="00113C61" w:rsidP="0033165D">
            <w:pPr>
              <w:pStyle w:val="TAL"/>
              <w:rPr>
                <w:b/>
                <w:bCs/>
                <w:color w:val="0000FF"/>
              </w:rPr>
            </w:pPr>
            <w:r w:rsidRPr="00415F0A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71C49C6" w14:textId="77777777" w:rsidR="00113C61" w:rsidRPr="00415F0A" w:rsidRDefault="00113C61" w:rsidP="0033165D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E8AF25C" w14:textId="77777777" w:rsidR="00113C61" w:rsidRDefault="00113C61" w:rsidP="001E489F">
      <w:pPr>
        <w:pStyle w:val="Guidance"/>
      </w:pPr>
    </w:p>
    <w:p w14:paraId="4D9605DA" w14:textId="0FC6EAC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113C61">
        <w:rPr>
          <w:lang w:eastAsia="ja-JP"/>
        </w:rPr>
        <w:t>18</w:t>
      </w:r>
      <w:r w:rsidR="000E5E15">
        <w:rPr>
          <w:lang w:eastAsia="ja-JP"/>
        </w:rPr>
        <w:t xml:space="preserve"> </w:t>
      </w:r>
    </w:p>
    <w:p w14:paraId="0F6B4D92" w14:textId="2DD317B2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0A026A" w:rsidR="001E489F" w:rsidRDefault="00113C6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3089DAA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F07D77" w:rsidR="001E489F" w:rsidRDefault="00113C6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0C955B7A" w:rsidR="001E489F" w:rsidRDefault="00B932B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3E0B8423" w:rsidR="001E489F" w:rsidRDefault="00B932BD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5AD907AF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0925" w14:paraId="1AF9B65E" w14:textId="77777777" w:rsidTr="005A6402">
        <w:trPr>
          <w:cantSplit/>
          <w:jc w:val="center"/>
        </w:trPr>
        <w:tc>
          <w:tcPr>
            <w:tcW w:w="452" w:type="dxa"/>
          </w:tcPr>
          <w:p w14:paraId="3863C41B" w14:textId="77777777" w:rsidR="00440925" w:rsidRDefault="00440925" w:rsidP="005A64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6710BB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>Normative work item</w:t>
            </w:r>
          </w:p>
        </w:tc>
      </w:tr>
      <w:tr w:rsidR="00440925" w14:paraId="38CDEC63" w14:textId="77777777" w:rsidTr="005A6402">
        <w:trPr>
          <w:cantSplit/>
          <w:jc w:val="center"/>
        </w:trPr>
        <w:tc>
          <w:tcPr>
            <w:tcW w:w="452" w:type="dxa"/>
          </w:tcPr>
          <w:p w14:paraId="78D60538" w14:textId="77777777" w:rsidR="00440925" w:rsidRDefault="00440925" w:rsidP="005A64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9323B7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440925" w14:paraId="19527061" w14:textId="77777777" w:rsidTr="005A6402">
        <w:trPr>
          <w:cantSplit/>
          <w:jc w:val="center"/>
        </w:trPr>
        <w:tc>
          <w:tcPr>
            <w:tcW w:w="452" w:type="dxa"/>
          </w:tcPr>
          <w:p w14:paraId="4EF261B0" w14:textId="77777777" w:rsidR="00440925" w:rsidRDefault="00440925" w:rsidP="005A64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9A80F8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440925" w14:paraId="610BC258" w14:textId="77777777" w:rsidTr="005A6402">
        <w:trPr>
          <w:cantSplit/>
          <w:jc w:val="center"/>
        </w:trPr>
        <w:tc>
          <w:tcPr>
            <w:tcW w:w="452" w:type="dxa"/>
          </w:tcPr>
          <w:p w14:paraId="0AADFB41" w14:textId="77777777" w:rsidR="00440925" w:rsidRDefault="00440925" w:rsidP="005A640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F8CA110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440925" w14:paraId="33173246" w14:textId="77777777" w:rsidTr="005A6402">
        <w:trPr>
          <w:cantSplit/>
          <w:jc w:val="center"/>
        </w:trPr>
        <w:tc>
          <w:tcPr>
            <w:tcW w:w="452" w:type="dxa"/>
          </w:tcPr>
          <w:p w14:paraId="1B2B9A83" w14:textId="77777777" w:rsidR="00440925" w:rsidRDefault="00440925" w:rsidP="005A640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2D366AF" w14:textId="77777777" w:rsidR="00440925" w:rsidRPr="0006543E" w:rsidRDefault="00440925" w:rsidP="005A6402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Testing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13C61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13C61">
        <w:trPr>
          <w:cantSplit/>
          <w:jc w:val="center"/>
        </w:trPr>
        <w:tc>
          <w:tcPr>
            <w:tcW w:w="1552" w:type="dxa"/>
          </w:tcPr>
          <w:p w14:paraId="68BCEFEC" w14:textId="57784986" w:rsidR="001E489F" w:rsidRDefault="00113C61" w:rsidP="005875D6">
            <w:pPr>
              <w:pStyle w:val="TAL"/>
            </w:pPr>
            <w:r w:rsidRPr="00905C96">
              <w:t>LTE_terr_bcast_bands</w:t>
            </w:r>
            <w:r>
              <w:t>_part2</w:t>
            </w:r>
          </w:p>
        </w:tc>
        <w:tc>
          <w:tcPr>
            <w:tcW w:w="992" w:type="dxa"/>
          </w:tcPr>
          <w:p w14:paraId="334D300A" w14:textId="1AB76BDA" w:rsidR="001E489F" w:rsidRDefault="00113C61" w:rsidP="005875D6">
            <w:pPr>
              <w:pStyle w:val="TAL"/>
            </w:pPr>
            <w:r>
              <w:t>RAN4</w:t>
            </w:r>
          </w:p>
        </w:tc>
        <w:tc>
          <w:tcPr>
            <w:tcW w:w="1134" w:type="dxa"/>
          </w:tcPr>
          <w:p w14:paraId="3338BA6A" w14:textId="0FBA43A5" w:rsidR="001E489F" w:rsidRDefault="00113C61" w:rsidP="005875D6">
            <w:pPr>
              <w:pStyle w:val="TAL"/>
            </w:pPr>
            <w:r w:rsidRPr="00113C61">
              <w:t>920071</w:t>
            </w:r>
          </w:p>
        </w:tc>
        <w:tc>
          <w:tcPr>
            <w:tcW w:w="5635" w:type="dxa"/>
          </w:tcPr>
          <w:p w14:paraId="225432A0" w14:textId="78FA6B51" w:rsidR="001E489F" w:rsidRPr="00251D80" w:rsidRDefault="00113C61" w:rsidP="005875D6">
            <w:pPr>
              <w:pStyle w:val="TAL"/>
            </w:pPr>
            <w:r w:rsidRPr="00113C61">
              <w:t>New bands and bandwidth allocation for 5G terrestrial broadcast - part 2</w:t>
            </w:r>
          </w:p>
        </w:tc>
      </w:tr>
      <w:tr w:rsidR="00113C61" w14:paraId="0DCB6EF6" w14:textId="77777777" w:rsidTr="00113C61">
        <w:trPr>
          <w:cantSplit/>
          <w:jc w:val="center"/>
        </w:trPr>
        <w:tc>
          <w:tcPr>
            <w:tcW w:w="1552" w:type="dxa"/>
          </w:tcPr>
          <w:p w14:paraId="0F0627EB" w14:textId="6F5E140D" w:rsidR="00113C61" w:rsidRPr="00905C96" w:rsidRDefault="00113C61" w:rsidP="005875D6">
            <w:pPr>
              <w:pStyle w:val="TAL"/>
            </w:pPr>
            <w:r w:rsidRPr="00113C61">
              <w:t>LTE_terr_bcast_bands_part2-Core</w:t>
            </w:r>
          </w:p>
        </w:tc>
        <w:tc>
          <w:tcPr>
            <w:tcW w:w="992" w:type="dxa"/>
          </w:tcPr>
          <w:p w14:paraId="7A36153F" w14:textId="5C068651" w:rsidR="00113C61" w:rsidRDefault="00113C61" w:rsidP="005875D6">
            <w:pPr>
              <w:pStyle w:val="TAL"/>
            </w:pPr>
            <w:r>
              <w:t>RAN4</w:t>
            </w:r>
          </w:p>
        </w:tc>
        <w:tc>
          <w:tcPr>
            <w:tcW w:w="1134" w:type="dxa"/>
          </w:tcPr>
          <w:p w14:paraId="07D9F88B" w14:textId="2824DBA7" w:rsidR="00113C61" w:rsidRDefault="00113C61" w:rsidP="005875D6">
            <w:pPr>
              <w:pStyle w:val="TAL"/>
            </w:pPr>
            <w:r w:rsidRPr="00113C61">
              <w:t>920</w:t>
            </w:r>
            <w:r>
              <w:t>1</w:t>
            </w:r>
            <w:r w:rsidRPr="00113C61">
              <w:t>71</w:t>
            </w:r>
          </w:p>
        </w:tc>
        <w:tc>
          <w:tcPr>
            <w:tcW w:w="5635" w:type="dxa"/>
          </w:tcPr>
          <w:p w14:paraId="50209A47" w14:textId="6E8BE673" w:rsidR="00113C61" w:rsidRPr="00251D80" w:rsidRDefault="00113C61" w:rsidP="005875D6">
            <w:pPr>
              <w:pStyle w:val="TAL"/>
            </w:pPr>
            <w:r w:rsidRPr="00113C61">
              <w:t>Core part: New bands and bandwidth allocation for 5G terrestrial broadcast - part 2</w:t>
            </w:r>
          </w:p>
        </w:tc>
      </w:tr>
      <w:tr w:rsidR="00AA172D" w14:paraId="1AFDA5FE" w14:textId="77777777" w:rsidTr="00113C61">
        <w:trPr>
          <w:cantSplit/>
          <w:jc w:val="center"/>
        </w:trPr>
        <w:tc>
          <w:tcPr>
            <w:tcW w:w="1552" w:type="dxa"/>
          </w:tcPr>
          <w:p w14:paraId="49E35C74" w14:textId="2B6D4EF7" w:rsidR="00AA172D" w:rsidRPr="00113C61" w:rsidRDefault="002116FA" w:rsidP="005875D6">
            <w:pPr>
              <w:pStyle w:val="TAL"/>
            </w:pPr>
            <w:r w:rsidRPr="002116FA">
              <w:t>LTE_terr_bcast_bands_part1</w:t>
            </w:r>
          </w:p>
        </w:tc>
        <w:tc>
          <w:tcPr>
            <w:tcW w:w="992" w:type="dxa"/>
          </w:tcPr>
          <w:p w14:paraId="325E9A1E" w14:textId="4A2525D3" w:rsidR="00AA172D" w:rsidRDefault="00022830" w:rsidP="005875D6">
            <w:pPr>
              <w:pStyle w:val="TAL"/>
            </w:pPr>
            <w:r>
              <w:t>RAN2</w:t>
            </w:r>
          </w:p>
        </w:tc>
        <w:tc>
          <w:tcPr>
            <w:tcW w:w="1134" w:type="dxa"/>
          </w:tcPr>
          <w:p w14:paraId="724B51C7" w14:textId="7AC1F8F6" w:rsidR="00AA172D" w:rsidRPr="00113C61" w:rsidRDefault="003366B6" w:rsidP="005875D6">
            <w:pPr>
              <w:pStyle w:val="TAL"/>
            </w:pPr>
            <w:r>
              <w:t>911020</w:t>
            </w:r>
          </w:p>
        </w:tc>
        <w:tc>
          <w:tcPr>
            <w:tcW w:w="5635" w:type="dxa"/>
          </w:tcPr>
          <w:p w14:paraId="4E8D3A2D" w14:textId="4F5427C4" w:rsidR="00AA172D" w:rsidRPr="00113C61" w:rsidRDefault="00022830" w:rsidP="005875D6">
            <w:pPr>
              <w:pStyle w:val="TAL"/>
            </w:pPr>
            <w:r w:rsidRPr="00022830">
              <w:t>New bands and bandwidth allocation for 5G terrestrial broadcast - part 1</w:t>
            </w:r>
          </w:p>
        </w:tc>
      </w:tr>
      <w:tr w:rsidR="00046C5C" w14:paraId="25BB8DA9" w14:textId="77777777" w:rsidTr="00113C61">
        <w:trPr>
          <w:cantSplit/>
          <w:jc w:val="center"/>
        </w:trPr>
        <w:tc>
          <w:tcPr>
            <w:tcW w:w="1552" w:type="dxa"/>
          </w:tcPr>
          <w:p w14:paraId="6FDA2511" w14:textId="193BAE25" w:rsidR="00046C5C" w:rsidRPr="00113C61" w:rsidRDefault="002116FA" w:rsidP="005875D6">
            <w:pPr>
              <w:pStyle w:val="TAL"/>
            </w:pPr>
            <w:r w:rsidRPr="002116FA">
              <w:t>LTE_terr_bcast_bands_part1-Core</w:t>
            </w:r>
          </w:p>
        </w:tc>
        <w:tc>
          <w:tcPr>
            <w:tcW w:w="992" w:type="dxa"/>
          </w:tcPr>
          <w:p w14:paraId="1ECCDECF" w14:textId="3D65BFEE" w:rsidR="00046C5C" w:rsidRDefault="00022830" w:rsidP="005875D6">
            <w:pPr>
              <w:pStyle w:val="TAL"/>
            </w:pPr>
            <w:r>
              <w:t>RAN2</w:t>
            </w:r>
          </w:p>
        </w:tc>
        <w:tc>
          <w:tcPr>
            <w:tcW w:w="1134" w:type="dxa"/>
          </w:tcPr>
          <w:p w14:paraId="348C78C0" w14:textId="3EE3D73A" w:rsidR="00046C5C" w:rsidRPr="00113C61" w:rsidRDefault="003366B6" w:rsidP="005875D6">
            <w:pPr>
              <w:pStyle w:val="TAL"/>
            </w:pPr>
            <w:r>
              <w:t>911120</w:t>
            </w:r>
          </w:p>
        </w:tc>
        <w:tc>
          <w:tcPr>
            <w:tcW w:w="5635" w:type="dxa"/>
          </w:tcPr>
          <w:p w14:paraId="0C013785" w14:textId="1356AA6D" w:rsidR="00046C5C" w:rsidRPr="00113C61" w:rsidRDefault="00AA172D" w:rsidP="005875D6">
            <w:pPr>
              <w:pStyle w:val="TAL"/>
            </w:pPr>
            <w:r w:rsidRPr="00AA172D">
              <w:t>Core part: New bands and bandwidth allocation for 5G terrestrial broadcast - part 1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695"/>
        <w:gridCol w:w="2730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902C8D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5695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2730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02C8D">
        <w:trPr>
          <w:cantSplit/>
          <w:jc w:val="center"/>
        </w:trPr>
        <w:tc>
          <w:tcPr>
            <w:tcW w:w="1101" w:type="dxa"/>
          </w:tcPr>
          <w:p w14:paraId="2A3B29D4" w14:textId="06E072D3" w:rsidR="001E489F" w:rsidRDefault="007860C8" w:rsidP="005875D6">
            <w:pPr>
              <w:pStyle w:val="TAL"/>
            </w:pPr>
            <w:r>
              <w:t>830176</w:t>
            </w:r>
          </w:p>
        </w:tc>
        <w:tc>
          <w:tcPr>
            <w:tcW w:w="5695" w:type="dxa"/>
          </w:tcPr>
          <w:p w14:paraId="3AC061FD" w14:textId="38F1562F" w:rsidR="001E489F" w:rsidRDefault="007860C8" w:rsidP="005875D6">
            <w:pPr>
              <w:pStyle w:val="TAL"/>
            </w:pPr>
            <w:r w:rsidRPr="007860C8">
              <w:t>Core part: LTE-based 5G terrestrial broadcast</w:t>
            </w:r>
          </w:p>
        </w:tc>
        <w:tc>
          <w:tcPr>
            <w:tcW w:w="2730" w:type="dxa"/>
          </w:tcPr>
          <w:p w14:paraId="017BF4B1" w14:textId="56B906CB" w:rsidR="001E489F" w:rsidRPr="00251D80" w:rsidRDefault="001E489F" w:rsidP="005875D6">
            <w:pPr>
              <w:pStyle w:val="Guidance"/>
            </w:pPr>
          </w:p>
        </w:tc>
      </w:tr>
      <w:tr w:rsidR="007860C8" w14:paraId="39D4D3B5" w14:textId="77777777" w:rsidTr="00902C8D">
        <w:trPr>
          <w:cantSplit/>
          <w:jc w:val="center"/>
        </w:trPr>
        <w:tc>
          <w:tcPr>
            <w:tcW w:w="1101" w:type="dxa"/>
          </w:tcPr>
          <w:p w14:paraId="41AB2867" w14:textId="6620166E" w:rsidR="007860C8" w:rsidRDefault="005D3C62" w:rsidP="005875D6">
            <w:pPr>
              <w:pStyle w:val="TAL"/>
            </w:pPr>
            <w:r>
              <w:t>830276</w:t>
            </w:r>
          </w:p>
        </w:tc>
        <w:tc>
          <w:tcPr>
            <w:tcW w:w="5695" w:type="dxa"/>
          </w:tcPr>
          <w:p w14:paraId="5E39CD22" w14:textId="39F93D9C" w:rsidR="007860C8" w:rsidRPr="007860C8" w:rsidRDefault="005D3C62" w:rsidP="005875D6">
            <w:pPr>
              <w:pStyle w:val="TAL"/>
            </w:pPr>
            <w:r w:rsidRPr="005D3C62">
              <w:t>Perf. part: LTE-based 5G terrestrial broadcast</w:t>
            </w:r>
          </w:p>
        </w:tc>
        <w:tc>
          <w:tcPr>
            <w:tcW w:w="2730" w:type="dxa"/>
          </w:tcPr>
          <w:p w14:paraId="6A7F89C2" w14:textId="77777777" w:rsidR="007860C8" w:rsidRPr="00251D80" w:rsidRDefault="007860C8" w:rsidP="005875D6">
            <w:pPr>
              <w:pStyle w:val="Guidance"/>
            </w:pPr>
          </w:p>
        </w:tc>
      </w:tr>
      <w:tr w:rsidR="005D3C62" w14:paraId="1D7444A3" w14:textId="77777777" w:rsidTr="00902C8D">
        <w:trPr>
          <w:cantSplit/>
          <w:jc w:val="center"/>
        </w:trPr>
        <w:tc>
          <w:tcPr>
            <w:tcW w:w="1101" w:type="dxa"/>
          </w:tcPr>
          <w:p w14:paraId="26D37C2F" w14:textId="316ECECB" w:rsidR="005D3C62" w:rsidRDefault="009170CE" w:rsidP="005875D6">
            <w:pPr>
              <w:pStyle w:val="TAL"/>
            </w:pPr>
            <w:r>
              <w:t>710181</w:t>
            </w:r>
          </w:p>
        </w:tc>
        <w:tc>
          <w:tcPr>
            <w:tcW w:w="5695" w:type="dxa"/>
          </w:tcPr>
          <w:p w14:paraId="1A4FDAF6" w14:textId="76015FEF" w:rsidR="005D3C62" w:rsidRPr="005D3C62" w:rsidRDefault="009170CE" w:rsidP="005875D6">
            <w:pPr>
              <w:pStyle w:val="TAL"/>
            </w:pPr>
            <w:r w:rsidRPr="009170CE">
              <w:t>Core part: eMBMS enhancements for LTE</w:t>
            </w:r>
          </w:p>
        </w:tc>
        <w:tc>
          <w:tcPr>
            <w:tcW w:w="2730" w:type="dxa"/>
          </w:tcPr>
          <w:p w14:paraId="048FD893" w14:textId="77777777" w:rsidR="005D3C62" w:rsidRPr="00251D80" w:rsidRDefault="005D3C62" w:rsidP="005875D6">
            <w:pPr>
              <w:pStyle w:val="Guidance"/>
            </w:pPr>
          </w:p>
        </w:tc>
      </w:tr>
      <w:tr w:rsidR="009170CE" w14:paraId="479FFC5A" w14:textId="77777777" w:rsidTr="00902C8D">
        <w:trPr>
          <w:cantSplit/>
          <w:jc w:val="center"/>
        </w:trPr>
        <w:tc>
          <w:tcPr>
            <w:tcW w:w="1101" w:type="dxa"/>
          </w:tcPr>
          <w:p w14:paraId="0DCAB125" w14:textId="509C6FCB" w:rsidR="009170CE" w:rsidRDefault="009170CE" w:rsidP="005875D6">
            <w:pPr>
              <w:pStyle w:val="TAL"/>
            </w:pPr>
            <w:r>
              <w:t>710281</w:t>
            </w:r>
          </w:p>
        </w:tc>
        <w:tc>
          <w:tcPr>
            <w:tcW w:w="5695" w:type="dxa"/>
          </w:tcPr>
          <w:p w14:paraId="33FA85C6" w14:textId="2BCCFF05" w:rsidR="009170CE" w:rsidRPr="009170CE" w:rsidRDefault="00F37803" w:rsidP="005875D6">
            <w:pPr>
              <w:pStyle w:val="TAL"/>
            </w:pPr>
            <w:r w:rsidRPr="00F37803">
              <w:t>Perf. part: eMBMS enhancements for LTE</w:t>
            </w:r>
          </w:p>
        </w:tc>
        <w:tc>
          <w:tcPr>
            <w:tcW w:w="2730" w:type="dxa"/>
          </w:tcPr>
          <w:p w14:paraId="2CEAD2A6" w14:textId="77777777" w:rsidR="009170CE" w:rsidRPr="00251D80" w:rsidRDefault="009170CE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9B77708" w14:textId="6DB8C5D9" w:rsidR="00C16A5C" w:rsidRDefault="00C16A5C" w:rsidP="00C16A5C">
      <w:pPr>
        <w:rPr>
          <w:iCs/>
        </w:rPr>
      </w:pPr>
      <w:r>
        <w:rPr>
          <w:iCs/>
        </w:rPr>
        <w:t xml:space="preserve">In Rel-14 and Rel-16, </w:t>
      </w:r>
      <w:r w:rsidR="00A7690C">
        <w:rPr>
          <w:iCs/>
        </w:rPr>
        <w:t>RAN1/2/4</w:t>
      </w:r>
      <w:r>
        <w:rPr>
          <w:iCs/>
        </w:rPr>
        <w:t xml:space="preserve"> introduced a set of features under the umbrella of “LTE based 5G terrestrial broadcast” that, together with the corresponding enhancements in the core network, enable the deployment of a downlink-only dedicated broadcast network using 3GPP technologies. </w:t>
      </w:r>
    </w:p>
    <w:p w14:paraId="5E5E23C7" w14:textId="7A6F25A5" w:rsidR="00C16A5C" w:rsidRDefault="00A7690C" w:rsidP="00C16A5C">
      <w:pPr>
        <w:rPr>
          <w:iCs/>
        </w:rPr>
      </w:pPr>
      <w:r>
        <w:rPr>
          <w:iCs/>
        </w:rPr>
        <w:t xml:space="preserve">As part of the parent RAN4 Rel18 WI, </w:t>
      </w:r>
      <w:r w:rsidR="00326534">
        <w:rPr>
          <w:iCs/>
        </w:rPr>
        <w:t>a</w:t>
      </w:r>
      <w:r w:rsidR="00C16A5C">
        <w:rPr>
          <w:iCs/>
        </w:rPr>
        <w:t xml:space="preserve"> </w:t>
      </w:r>
      <w:r w:rsidR="00C16A5C">
        <w:rPr>
          <w:bCs/>
          <w:lang w:val="en-US"/>
        </w:rPr>
        <w:t xml:space="preserve">portion of </w:t>
      </w:r>
      <w:r w:rsidR="00C16A5C" w:rsidRPr="00D212A5">
        <w:rPr>
          <w:bCs/>
          <w:lang w:val="en-US"/>
        </w:rPr>
        <w:t>UHF spectrum allocated to broadcast systems (~470 - ~694/698MHz, depending on the region)</w:t>
      </w:r>
      <w:r w:rsidR="00326534">
        <w:rPr>
          <w:bCs/>
          <w:lang w:val="en-US"/>
        </w:rPr>
        <w:t xml:space="preserve"> was identified as spectrum</w:t>
      </w:r>
      <w:r w:rsidR="00987FBC">
        <w:rPr>
          <w:bCs/>
          <w:lang w:val="en-US"/>
        </w:rPr>
        <w:t xml:space="preserve"> for</w:t>
      </w:r>
      <w:r w:rsidR="00326534">
        <w:rPr>
          <w:bCs/>
          <w:lang w:val="en-US"/>
        </w:rPr>
        <w:t xml:space="preserve"> deployment of LTE based 5G broadcast</w:t>
      </w:r>
      <w:r w:rsidR="00C16A5C">
        <w:rPr>
          <w:iCs/>
        </w:rPr>
        <w:t xml:space="preserve">. The </w:t>
      </w:r>
      <w:r w:rsidR="00543DC5">
        <w:rPr>
          <w:iCs/>
        </w:rPr>
        <w:t>parent</w:t>
      </w:r>
      <w:r w:rsidR="00C16A5C">
        <w:rPr>
          <w:iCs/>
        </w:rPr>
        <w:t xml:space="preserve"> work item introduce</w:t>
      </w:r>
      <w:r w:rsidR="00543DC5">
        <w:rPr>
          <w:iCs/>
        </w:rPr>
        <w:t>d</w:t>
      </w:r>
      <w:r w:rsidR="00C16A5C">
        <w:rPr>
          <w:iCs/>
        </w:rPr>
        <w:t xml:space="preserve"> the necessary </w:t>
      </w:r>
      <w:r w:rsidR="00424816">
        <w:rPr>
          <w:iCs/>
        </w:rPr>
        <w:t>requirements</w:t>
      </w:r>
      <w:r w:rsidR="00C16A5C">
        <w:rPr>
          <w:iCs/>
        </w:rPr>
        <w:t xml:space="preserve"> for LTE based 5G terrestrial broadcast to operate in the </w:t>
      </w:r>
      <w:r w:rsidR="00C16A5C">
        <w:rPr>
          <w:bCs/>
          <w:lang w:val="en-US"/>
        </w:rPr>
        <w:t xml:space="preserve">portion of </w:t>
      </w:r>
      <w:r w:rsidR="00C16A5C" w:rsidRPr="00D212A5">
        <w:rPr>
          <w:bCs/>
          <w:lang w:val="en-US"/>
        </w:rPr>
        <w:t xml:space="preserve">UHF spectrum allocated to broadcast systems </w:t>
      </w:r>
      <w:r w:rsidR="00C16A5C">
        <w:rPr>
          <w:iCs/>
        </w:rPr>
        <w:t xml:space="preserve">in different regions of the globe. For instance: </w:t>
      </w:r>
    </w:p>
    <w:p w14:paraId="5C8F7A22" w14:textId="77777777" w:rsidR="00C16A5C" w:rsidRPr="002041B9" w:rsidRDefault="00C16A5C" w:rsidP="00C16A5C">
      <w:pPr>
        <w:numPr>
          <w:ilvl w:val="0"/>
          <w:numId w:val="10"/>
        </w:numPr>
        <w:rPr>
          <w:iCs/>
        </w:rPr>
      </w:pPr>
      <w:r w:rsidRPr="002041B9">
        <w:rPr>
          <w:iCs/>
        </w:rPr>
        <w:t xml:space="preserve">For ITU region 1, </w:t>
      </w:r>
      <w:r>
        <w:rPr>
          <w:iCs/>
        </w:rPr>
        <w:t>a channelization of 8MHz is used</w:t>
      </w:r>
      <w:r w:rsidRPr="002041B9">
        <w:rPr>
          <w:iCs/>
        </w:rPr>
        <w:t>.</w:t>
      </w:r>
    </w:p>
    <w:p w14:paraId="074D5953" w14:textId="77777777" w:rsidR="00C16A5C" w:rsidRDefault="00C16A5C" w:rsidP="00C16A5C">
      <w:pPr>
        <w:numPr>
          <w:ilvl w:val="0"/>
          <w:numId w:val="10"/>
        </w:numPr>
        <w:rPr>
          <w:iCs/>
        </w:rPr>
      </w:pPr>
      <w:r>
        <w:rPr>
          <w:iCs/>
        </w:rPr>
        <w:t>F</w:t>
      </w:r>
      <w:r w:rsidRPr="002041B9">
        <w:rPr>
          <w:iCs/>
        </w:rPr>
        <w:t>or ITU region 2</w:t>
      </w:r>
      <w:r>
        <w:rPr>
          <w:iCs/>
        </w:rPr>
        <w:t xml:space="preserve">, a channelization of 6MHz is used. </w:t>
      </w:r>
    </w:p>
    <w:p w14:paraId="3D687901" w14:textId="77777777" w:rsidR="00C16A5C" w:rsidRDefault="00C16A5C" w:rsidP="00C16A5C">
      <w:pPr>
        <w:numPr>
          <w:ilvl w:val="1"/>
          <w:numId w:val="10"/>
        </w:numPr>
        <w:rPr>
          <w:iCs/>
        </w:rPr>
      </w:pPr>
      <w:r>
        <w:rPr>
          <w:iCs/>
        </w:rPr>
        <w:t>In some countries (e.g. North America)</w:t>
      </w:r>
      <w:r w:rsidRPr="002041B9">
        <w:rPr>
          <w:iCs/>
        </w:rPr>
        <w:t xml:space="preserve">, </w:t>
      </w:r>
      <w:r>
        <w:rPr>
          <w:iCs/>
        </w:rPr>
        <w:t>frequencies above 614MHz are used by FDD (</w:t>
      </w:r>
      <w:r w:rsidRPr="006762BF">
        <w:rPr>
          <w:iCs/>
        </w:rPr>
        <w:t>B71</w:t>
      </w:r>
      <w:r>
        <w:rPr>
          <w:iCs/>
        </w:rPr>
        <w:t>).</w:t>
      </w:r>
    </w:p>
    <w:p w14:paraId="6BF6E983" w14:textId="77777777" w:rsidR="00C16A5C" w:rsidRPr="00DF5CA5" w:rsidRDefault="00C16A5C" w:rsidP="00C16A5C">
      <w:pPr>
        <w:numPr>
          <w:ilvl w:val="0"/>
          <w:numId w:val="10"/>
        </w:numPr>
        <w:rPr>
          <w:iCs/>
        </w:rPr>
      </w:pPr>
      <w:r>
        <w:rPr>
          <w:iCs/>
        </w:rPr>
        <w:t xml:space="preserve">For ITU region 3, different channelizations (6/7/8MHz) are used in different countries, for instance </w:t>
      </w:r>
      <w:r w:rsidRPr="006762BF">
        <w:rPr>
          <w:iCs/>
        </w:rPr>
        <w:t xml:space="preserve">China </w:t>
      </w:r>
      <w:r>
        <w:rPr>
          <w:iCs/>
        </w:rPr>
        <w:t xml:space="preserve">and India are </w:t>
      </w:r>
      <w:r w:rsidRPr="006762BF">
        <w:rPr>
          <w:iCs/>
        </w:rPr>
        <w:t>us</w:t>
      </w:r>
      <w:r>
        <w:rPr>
          <w:iCs/>
        </w:rPr>
        <w:t>ing</w:t>
      </w:r>
      <w:r w:rsidRPr="006762BF">
        <w:rPr>
          <w:iCs/>
        </w:rPr>
        <w:t xml:space="preserve"> 8MHz</w:t>
      </w:r>
      <w:r>
        <w:rPr>
          <w:iCs/>
        </w:rPr>
        <w:t>.</w:t>
      </w:r>
    </w:p>
    <w:p w14:paraId="7A6931BC" w14:textId="77777777" w:rsidR="00C16A5C" w:rsidRPr="003A4D58" w:rsidRDefault="00C16A5C" w:rsidP="00C16A5C">
      <w:pPr>
        <w:numPr>
          <w:ilvl w:val="1"/>
          <w:numId w:val="10"/>
        </w:numPr>
        <w:rPr>
          <w:iCs/>
        </w:rPr>
      </w:pPr>
      <w:r>
        <w:rPr>
          <w:iCs/>
        </w:rPr>
        <w:lastRenderedPageBreak/>
        <w:t xml:space="preserve">In </w:t>
      </w:r>
      <w:r w:rsidRPr="003A4D58">
        <w:rPr>
          <w:iCs/>
        </w:rPr>
        <w:t xml:space="preserve">China </w:t>
      </w:r>
      <w:r>
        <w:rPr>
          <w:iCs/>
        </w:rPr>
        <w:t>b</w:t>
      </w:r>
      <w:r w:rsidRPr="003A4D58">
        <w:rPr>
          <w:iCs/>
        </w:rPr>
        <w:t xml:space="preserve">roadcast </w:t>
      </w:r>
      <w:r>
        <w:rPr>
          <w:iCs/>
        </w:rPr>
        <w:t>systems are u</w:t>
      </w:r>
      <w:r w:rsidRPr="003A4D58">
        <w:rPr>
          <w:iCs/>
        </w:rPr>
        <w:t xml:space="preserve">sing </w:t>
      </w:r>
      <w:r>
        <w:rPr>
          <w:iCs/>
        </w:rPr>
        <w:t xml:space="preserve">the spectrum ranges </w:t>
      </w:r>
      <w:proofErr w:type="gramStart"/>
      <w:r w:rsidRPr="003A4D58">
        <w:rPr>
          <w:iCs/>
        </w:rPr>
        <w:t>470</w:t>
      </w:r>
      <w:r>
        <w:rPr>
          <w:iCs/>
        </w:rPr>
        <w:t xml:space="preserve">  –</w:t>
      </w:r>
      <w:proofErr w:type="gramEnd"/>
      <w:r>
        <w:rPr>
          <w:iCs/>
        </w:rPr>
        <w:t xml:space="preserve"> </w:t>
      </w:r>
      <w:r w:rsidRPr="003A4D58">
        <w:rPr>
          <w:iCs/>
        </w:rPr>
        <w:t>702</w:t>
      </w:r>
      <w:r>
        <w:rPr>
          <w:iCs/>
        </w:rPr>
        <w:t xml:space="preserve"> </w:t>
      </w:r>
      <w:r w:rsidRPr="003A4D58">
        <w:rPr>
          <w:iCs/>
        </w:rPr>
        <w:t>MHz..</w:t>
      </w:r>
    </w:p>
    <w:p w14:paraId="30A5EFE9" w14:textId="77777777" w:rsidR="00C16A5C" w:rsidRPr="00352C48" w:rsidRDefault="00C16A5C" w:rsidP="00C16A5C">
      <w:pPr>
        <w:numPr>
          <w:ilvl w:val="1"/>
          <w:numId w:val="10"/>
        </w:numPr>
        <w:rPr>
          <w:iCs/>
        </w:rPr>
      </w:pPr>
      <w:r>
        <w:rPr>
          <w:iCs/>
        </w:rPr>
        <w:t>In India broadcast systems are using the spectrum ranges 470 – 610 MHz and 614 – 698 MHz.</w:t>
      </w:r>
    </w:p>
    <w:p w14:paraId="6D3FA01A" w14:textId="5DB51E7F" w:rsidR="00113C61" w:rsidRDefault="00113C61" w:rsidP="00C16A5C">
      <w:pPr>
        <w:spacing w:after="0"/>
        <w:rPr>
          <w:bCs/>
        </w:rPr>
      </w:pPr>
    </w:p>
    <w:p w14:paraId="3BA929D4" w14:textId="34A9159F" w:rsidR="002C09F2" w:rsidRDefault="002C09F2" w:rsidP="002C09F2">
      <w:pPr>
        <w:spacing w:after="0"/>
        <w:rPr>
          <w:bCs/>
        </w:rPr>
      </w:pPr>
      <w:r>
        <w:rPr>
          <w:bCs/>
        </w:rPr>
        <w:t>There is an industry need to enable testing of the requirements specified in the core work item. The core WI has</w:t>
      </w:r>
      <w:r w:rsidR="00121235">
        <w:rPr>
          <w:bCs/>
        </w:rPr>
        <w:t xml:space="preserve"> been completed which paves the way for</w:t>
      </w:r>
      <w:r>
        <w:rPr>
          <w:bCs/>
        </w:rPr>
        <w:t xml:space="preserve"> initiat</w:t>
      </w:r>
      <w:r w:rsidR="00121235">
        <w:rPr>
          <w:bCs/>
        </w:rPr>
        <w:t>ing</w:t>
      </w:r>
      <w:r>
        <w:rPr>
          <w:bCs/>
        </w:rPr>
        <w:t xml:space="preserve"> the RAN5 conformance WI.</w:t>
      </w:r>
    </w:p>
    <w:p w14:paraId="01EFEF4D" w14:textId="77777777" w:rsidR="00B1587A" w:rsidRDefault="00B1587A" w:rsidP="00C16A5C">
      <w:pPr>
        <w:spacing w:after="0"/>
        <w:rPr>
          <w:bCs/>
        </w:rPr>
      </w:pP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7DE680" w14:textId="0FCAC021" w:rsidR="009A3119" w:rsidRPr="00113C61" w:rsidRDefault="009A3119" w:rsidP="009A3119">
      <w:pPr>
        <w:pStyle w:val="Guidance"/>
        <w:rPr>
          <w:bCs/>
          <w:i w:val="0"/>
          <w:color w:val="auto"/>
          <w:lang w:eastAsia="en-GB"/>
        </w:rPr>
      </w:pPr>
      <w:bookmarkStart w:id="0" w:name="_Hlk165886914"/>
      <w:r w:rsidRPr="00113C61">
        <w:rPr>
          <w:bCs/>
          <w:i w:val="0"/>
          <w:color w:val="auto"/>
          <w:lang w:eastAsia="en-GB"/>
        </w:rPr>
        <w:t xml:space="preserve">The objective of this work item is to enable UE conformance testing for the Rel-18 </w:t>
      </w:r>
      <w:r>
        <w:rPr>
          <w:bCs/>
          <w:i w:val="0"/>
          <w:color w:val="auto"/>
          <w:lang w:eastAsia="en-GB"/>
        </w:rPr>
        <w:t>LTE based 5G Broadcast WI</w:t>
      </w:r>
      <w:r w:rsidRPr="00113C61">
        <w:rPr>
          <w:bCs/>
          <w:i w:val="0"/>
          <w:color w:val="auto"/>
          <w:lang w:eastAsia="en-GB"/>
        </w:rPr>
        <w:t xml:space="preserve"> which includes analysing the </w:t>
      </w:r>
      <w:r>
        <w:rPr>
          <w:bCs/>
          <w:i w:val="0"/>
          <w:color w:val="auto"/>
          <w:lang w:eastAsia="en-GB"/>
        </w:rPr>
        <w:t>requirements, creation of corresponding test cases by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>defining the</w:t>
      </w:r>
      <w:r w:rsidRPr="00113C61">
        <w:rPr>
          <w:bCs/>
          <w:i w:val="0"/>
          <w:color w:val="auto"/>
          <w:lang w:eastAsia="en-GB"/>
        </w:rPr>
        <w:t xml:space="preserve"> test environment,</w:t>
      </w:r>
      <w:r>
        <w:rPr>
          <w:bCs/>
          <w:i w:val="0"/>
          <w:color w:val="auto"/>
          <w:lang w:eastAsia="en-GB"/>
        </w:rPr>
        <w:t xml:space="preserve"> special conformance testing function,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 xml:space="preserve">test procedure, message contents, MU/TT analysis, associated PICS, applicability </w:t>
      </w:r>
      <w:r w:rsidRPr="00113C61">
        <w:rPr>
          <w:bCs/>
          <w:i w:val="0"/>
          <w:color w:val="auto"/>
          <w:lang w:eastAsia="en-GB"/>
        </w:rPr>
        <w:t xml:space="preserve">and updating the relevant conformance specifications. </w:t>
      </w:r>
    </w:p>
    <w:p w14:paraId="27007C6A" w14:textId="77777777" w:rsidR="009A3119" w:rsidRDefault="009A3119" w:rsidP="009A3119">
      <w:pPr>
        <w:rPr>
          <w:bCs/>
        </w:rPr>
      </w:pPr>
      <w:r w:rsidRPr="00113C61">
        <w:rPr>
          <w:bCs/>
        </w:rPr>
        <w:t xml:space="preserve">The conformance testing aspects for this WI would consist of </w:t>
      </w:r>
      <w:r>
        <w:rPr>
          <w:bCs/>
        </w:rPr>
        <w:t>below</w:t>
      </w:r>
      <w:r w:rsidRPr="00113C61">
        <w:rPr>
          <w:bCs/>
        </w:rPr>
        <w:t xml:space="preserve"> area</w:t>
      </w:r>
      <w:r>
        <w:rPr>
          <w:bCs/>
        </w:rPr>
        <w:t>s:</w:t>
      </w:r>
    </w:p>
    <w:p w14:paraId="58B1C606" w14:textId="0C786A63" w:rsidR="009A3119" w:rsidRPr="009D6C08" w:rsidRDefault="009A3119" w:rsidP="009A3119">
      <w:pPr>
        <w:numPr>
          <w:ilvl w:val="0"/>
          <w:numId w:val="12"/>
        </w:numPr>
      </w:pPr>
      <w:r w:rsidRPr="002308C2">
        <w:t>Protocol test case</w:t>
      </w:r>
      <w:r>
        <w:t>s</w:t>
      </w:r>
      <w:r w:rsidRPr="002308C2">
        <w:t xml:space="preserve"> for </w:t>
      </w:r>
      <w:r>
        <w:rPr>
          <w:lang w:val="en-US" w:eastAsia="zh-Hans"/>
        </w:rPr>
        <w:t xml:space="preserve">LTE based 5G </w:t>
      </w:r>
      <w:proofErr w:type="gramStart"/>
      <w:r>
        <w:rPr>
          <w:lang w:val="en-US" w:eastAsia="zh-Hans"/>
        </w:rPr>
        <w:t>Broadcast</w:t>
      </w:r>
      <w:proofErr w:type="gramEnd"/>
    </w:p>
    <w:p w14:paraId="319608AA" w14:textId="4989375E" w:rsidR="009A3119" w:rsidRPr="00071E64" w:rsidRDefault="009A3119" w:rsidP="009A3119">
      <w:pPr>
        <w:numPr>
          <w:ilvl w:val="0"/>
          <w:numId w:val="12"/>
        </w:numPr>
        <w:rPr>
          <w:bCs/>
        </w:rPr>
      </w:pPr>
      <w:r>
        <w:t xml:space="preserve">UE RF </w:t>
      </w:r>
      <w:r w:rsidRPr="002308C2">
        <w:t>test case</w:t>
      </w:r>
      <w:r>
        <w:t>s</w:t>
      </w:r>
      <w:r w:rsidRPr="002308C2">
        <w:t xml:space="preserve"> for </w:t>
      </w:r>
      <w:r>
        <w:rPr>
          <w:lang w:val="en-US" w:eastAsia="zh-Hans"/>
        </w:rPr>
        <w:t xml:space="preserve">LTE based 5G </w:t>
      </w:r>
      <w:proofErr w:type="gramStart"/>
      <w:r>
        <w:rPr>
          <w:lang w:val="en-US" w:eastAsia="zh-Hans"/>
        </w:rPr>
        <w:t>Broadcast</w:t>
      </w:r>
      <w:proofErr w:type="gramEnd"/>
    </w:p>
    <w:p w14:paraId="63D73D65" w14:textId="047F7819" w:rsidR="009A3119" w:rsidRPr="00071E64" w:rsidRDefault="009A3119" w:rsidP="009A3119">
      <w:pPr>
        <w:numPr>
          <w:ilvl w:val="0"/>
          <w:numId w:val="12"/>
        </w:numPr>
        <w:rPr>
          <w:bCs/>
        </w:rPr>
      </w:pPr>
      <w:r>
        <w:rPr>
          <w:lang w:val="en-US" w:eastAsia="zh-Hans"/>
        </w:rPr>
        <w:t xml:space="preserve">UE DEMOD </w:t>
      </w:r>
      <w:r w:rsidRPr="002308C2">
        <w:t>test case</w:t>
      </w:r>
      <w:r>
        <w:t>s</w:t>
      </w:r>
      <w:r w:rsidRPr="002308C2">
        <w:t xml:space="preserve"> for </w:t>
      </w:r>
      <w:r>
        <w:rPr>
          <w:lang w:val="en-US" w:eastAsia="zh-Hans"/>
        </w:rPr>
        <w:t xml:space="preserve">LTE based 5G </w:t>
      </w:r>
      <w:proofErr w:type="gramStart"/>
      <w:r>
        <w:rPr>
          <w:lang w:val="en-US" w:eastAsia="zh-Hans"/>
        </w:rPr>
        <w:t>Broadcast</w:t>
      </w:r>
      <w:proofErr w:type="gramEnd"/>
      <w:r>
        <w:t xml:space="preserve"> </w:t>
      </w:r>
    </w:p>
    <w:bookmarkEnd w:id="0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07B0FFD" w:rsidR="001E489F" w:rsidRPr="00113C6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80770B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1AE255E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26940A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5AB946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CC611F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5FF695" w:rsidR="001E489F" w:rsidRPr="00DB2929" w:rsidRDefault="00113C61" w:rsidP="005875D6">
            <w:pPr>
              <w:pStyle w:val="TAL"/>
              <w:rPr>
                <w:rFonts w:cs="Arial"/>
                <w:sz w:val="16"/>
                <w:szCs w:val="16"/>
              </w:rPr>
            </w:pPr>
            <w:r w:rsidRPr="00DB2929">
              <w:rPr>
                <w:rFonts w:cs="Arial"/>
                <w:sz w:val="16"/>
                <w:szCs w:val="16"/>
              </w:rPr>
              <w:t>TS 3</w:t>
            </w:r>
            <w:r w:rsidR="00C16A5C" w:rsidRPr="00DB2929">
              <w:rPr>
                <w:rFonts w:cs="Arial"/>
                <w:sz w:val="16"/>
                <w:szCs w:val="16"/>
              </w:rPr>
              <w:t>6</w:t>
            </w:r>
            <w:r w:rsidRPr="00DB2929">
              <w:rPr>
                <w:rFonts w:cs="Arial"/>
                <w:sz w:val="16"/>
                <w:szCs w:val="16"/>
              </w:rPr>
              <w:t>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5B1DFCA" w:rsidR="001E489F" w:rsidRPr="00DB2929" w:rsidRDefault="00113C61" w:rsidP="005875D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Definition of common environment for </w:t>
            </w:r>
            <w:r w:rsidR="00C97F35">
              <w:rPr>
                <w:rFonts w:cs="Arial"/>
                <w:sz w:val="16"/>
                <w:szCs w:val="16"/>
              </w:rPr>
              <w:t xml:space="preserve">LTE based </w:t>
            </w:r>
            <w:r w:rsidR="00C55158">
              <w:rPr>
                <w:rFonts w:cs="Arial"/>
                <w:sz w:val="16"/>
                <w:szCs w:val="16"/>
              </w:rPr>
              <w:t>5G terrestrial broadcast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2601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3BCD47C" w14:textId="1D81D493" w:rsidR="001E489F" w:rsidRPr="006C2E80" w:rsidRDefault="00C55158" w:rsidP="00C55158">
            <w:pPr>
              <w:pStyle w:val="TAL"/>
            </w:pPr>
            <w:r w:rsidRPr="00415F0A">
              <w:rPr>
                <w:rFonts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C55158" w:rsidRPr="006C2E80" w14:paraId="1CD219C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1D7A" w14:textId="2CFB68D5" w:rsidR="00C55158" w:rsidRDefault="00C55158" w:rsidP="00C55158">
            <w:pPr>
              <w:pStyle w:val="TAL"/>
            </w:pPr>
            <w:r>
              <w:rPr>
                <w:rFonts w:cs="Arial"/>
                <w:sz w:val="16"/>
                <w:szCs w:val="16"/>
              </w:rPr>
              <w:t>TS 38.50</w:t>
            </w:r>
            <w:r w:rsidR="004C5341">
              <w:rPr>
                <w:rFonts w:cs="Arial"/>
                <w:sz w:val="16"/>
                <w:szCs w:val="16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AA8F" w14:textId="648AE282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physical implementation capabilities for </w:t>
            </w:r>
            <w:r w:rsidR="00C97F35">
              <w:rPr>
                <w:rFonts w:cs="Arial"/>
                <w:sz w:val="16"/>
                <w:szCs w:val="16"/>
              </w:rPr>
              <w:t xml:space="preserve">LTE based </w:t>
            </w:r>
            <w:r>
              <w:rPr>
                <w:rFonts w:cs="Arial"/>
                <w:sz w:val="16"/>
                <w:szCs w:val="16"/>
              </w:rPr>
              <w:t>5G terrestrial broadcast.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2445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5995169A" w14:textId="0BDB47C2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E5F1" w14:textId="77777777" w:rsidR="00C55158" w:rsidRPr="006C2E80" w:rsidRDefault="00C55158" w:rsidP="00C55158">
            <w:pPr>
              <w:pStyle w:val="TAL"/>
            </w:pPr>
          </w:p>
        </w:tc>
      </w:tr>
      <w:tr w:rsidR="00C55158" w:rsidRPr="006C2E80" w14:paraId="1E4D77C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0398" w14:textId="629E426A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</w:t>
            </w:r>
            <w:r w:rsidR="00C16A5C">
              <w:rPr>
                <w:rFonts w:cs="Arial"/>
                <w:sz w:val="16"/>
                <w:szCs w:val="16"/>
              </w:rPr>
              <w:t>6</w:t>
            </w:r>
            <w:r>
              <w:rPr>
                <w:rFonts w:cs="Arial"/>
                <w:sz w:val="16"/>
                <w:szCs w:val="16"/>
              </w:rPr>
              <w:t>.</w:t>
            </w:r>
            <w:r w:rsidR="00C16A5C">
              <w:rPr>
                <w:rFonts w:cs="Arial"/>
                <w:sz w:val="16"/>
                <w:szCs w:val="16"/>
              </w:rPr>
              <w:t>521</w:t>
            </w:r>
            <w:r>
              <w:rPr>
                <w:rFonts w:cs="Arial"/>
                <w:sz w:val="16"/>
                <w:szCs w:val="16"/>
              </w:rPr>
              <w:t>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A00" w14:textId="6206C2F7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UE RF requirements for</w:t>
            </w:r>
            <w:r w:rsidR="00C97F35">
              <w:rPr>
                <w:rFonts w:cs="Arial"/>
                <w:sz w:val="16"/>
                <w:szCs w:val="16"/>
              </w:rPr>
              <w:t xml:space="preserve"> LTE based </w:t>
            </w:r>
            <w:r>
              <w:rPr>
                <w:rFonts w:cs="Arial"/>
                <w:sz w:val="16"/>
                <w:szCs w:val="16"/>
              </w:rPr>
              <w:t>5G terrestrial broadcast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27DC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13520E8A" w14:textId="4AF7CFBB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841F" w14:textId="77777777" w:rsidR="00C55158" w:rsidRPr="006C2E80" w:rsidRDefault="00C55158" w:rsidP="00C55158">
            <w:pPr>
              <w:pStyle w:val="TAL"/>
            </w:pPr>
          </w:p>
        </w:tc>
      </w:tr>
      <w:tr w:rsidR="00C55158" w:rsidRPr="006C2E80" w14:paraId="31E67E5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16C3" w14:textId="19F282EB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</w:t>
            </w:r>
            <w:r w:rsidR="00C16A5C">
              <w:rPr>
                <w:rFonts w:cs="Arial"/>
                <w:sz w:val="16"/>
                <w:szCs w:val="16"/>
              </w:rPr>
              <w:t>6.521-2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0A76" w14:textId="5BCB755B" w:rsidR="00C55158" w:rsidRDefault="00C55158" w:rsidP="00C5515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Introduction of test applicability for </w:t>
            </w:r>
            <w:r w:rsidR="00C97F35">
              <w:rPr>
                <w:rFonts w:cs="Arial"/>
                <w:sz w:val="16"/>
                <w:szCs w:val="16"/>
              </w:rPr>
              <w:t xml:space="preserve">LTE based </w:t>
            </w:r>
            <w:r>
              <w:rPr>
                <w:rFonts w:cs="Arial"/>
                <w:sz w:val="16"/>
                <w:szCs w:val="16"/>
              </w:rPr>
              <w:t>5G terrestrial broadcast.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25C4" w14:textId="77777777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6BFB1F9D" w14:textId="388A93CA" w:rsidR="00C55158" w:rsidRPr="00415F0A" w:rsidRDefault="00C55158" w:rsidP="00C5515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C692" w14:textId="77777777" w:rsidR="00C55158" w:rsidRPr="006C2E80" w:rsidRDefault="00C55158" w:rsidP="00C55158">
            <w:pPr>
              <w:pStyle w:val="TAL"/>
            </w:pPr>
          </w:p>
        </w:tc>
      </w:tr>
      <w:tr w:rsidR="002750ED" w:rsidRPr="006C2E80" w14:paraId="00CF878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8382" w14:textId="61C0C92B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</w:t>
            </w:r>
            <w:r w:rsidR="00B24C68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F5EC" w14:textId="4A858A61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Introduction of Protocol test cases for </w:t>
            </w:r>
            <w:r w:rsidR="00C97F35">
              <w:rPr>
                <w:sz w:val="16"/>
                <w:szCs w:val="16"/>
              </w:rPr>
              <w:t xml:space="preserve">LTE based </w:t>
            </w:r>
            <w:r>
              <w:rPr>
                <w:rFonts w:cs="Arial"/>
                <w:sz w:val="16"/>
                <w:szCs w:val="16"/>
              </w:rPr>
              <w:t>5G terrestrial broadcast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18E1" w14:textId="5888CB0F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110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47C7" w14:textId="77777777" w:rsidR="002750ED" w:rsidRPr="006C2E80" w:rsidRDefault="002750ED" w:rsidP="002750ED">
            <w:pPr>
              <w:pStyle w:val="TAL"/>
            </w:pPr>
          </w:p>
        </w:tc>
      </w:tr>
      <w:tr w:rsidR="002750ED" w:rsidRPr="006C2E80" w14:paraId="1BB080D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5E7D" w14:textId="5AC34801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</w:t>
            </w:r>
            <w:r w:rsidR="00B24C68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8AD9" w14:textId="28FEB215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Applicability statements for Protocol test cases for </w:t>
            </w:r>
            <w:r w:rsidR="00C97F35">
              <w:rPr>
                <w:sz w:val="16"/>
                <w:szCs w:val="16"/>
              </w:rPr>
              <w:t xml:space="preserve">LTE based </w:t>
            </w:r>
            <w:r>
              <w:rPr>
                <w:rFonts w:cs="Arial"/>
                <w:sz w:val="16"/>
                <w:szCs w:val="16"/>
              </w:rPr>
              <w:t>5G terrestrial broadcast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6B77" w14:textId="16230EEB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110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9CC1" w14:textId="77777777" w:rsidR="002750ED" w:rsidRPr="006C2E80" w:rsidRDefault="002750ED" w:rsidP="002750ED">
            <w:pPr>
              <w:pStyle w:val="TAL"/>
            </w:pPr>
          </w:p>
        </w:tc>
      </w:tr>
      <w:tr w:rsidR="002750ED" w:rsidRPr="006C2E80" w14:paraId="2C84C55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5504" w14:textId="03B3AB4B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TS 3</w:t>
            </w:r>
            <w:r w:rsidR="00B24C68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64A1" w14:textId="67B2C5F4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test model</w:t>
            </w:r>
            <w:r w:rsidR="00610F8C">
              <w:rPr>
                <w:rFonts w:cs="Arial"/>
                <w:sz w:val="16"/>
                <w:szCs w:val="16"/>
              </w:rPr>
              <w:t xml:space="preserve"> for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C97F35">
              <w:rPr>
                <w:sz w:val="16"/>
                <w:szCs w:val="16"/>
              </w:rPr>
              <w:t xml:space="preserve">LTE based </w:t>
            </w:r>
            <w:r w:rsidR="00610F8C">
              <w:rPr>
                <w:rFonts w:cs="Arial"/>
                <w:sz w:val="16"/>
                <w:szCs w:val="16"/>
              </w:rPr>
              <w:t>5G terrestrial broadcast tests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36B9" w14:textId="414094E8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308C2">
              <w:rPr>
                <w:rFonts w:ascii="Arial" w:hAnsi="Arial" w:cs="Arial"/>
                <w:sz w:val="16"/>
                <w:szCs w:val="16"/>
              </w:rPr>
              <w:t>TSG RAN#</w:t>
            </w:r>
            <w:r>
              <w:rPr>
                <w:rFonts w:ascii="Arial" w:hAnsi="Arial" w:cs="Arial"/>
                <w:sz w:val="16"/>
                <w:szCs w:val="16"/>
              </w:rPr>
              <w:t>110</w:t>
            </w:r>
            <w:r w:rsidRPr="002308C2">
              <w:rPr>
                <w:rFonts w:ascii="Arial" w:hAnsi="Arial" w:cs="Arial"/>
                <w:sz w:val="16"/>
                <w:szCs w:val="16"/>
              </w:rPr>
              <w:br/>
              <w:t>(</w:t>
            </w:r>
            <w:r>
              <w:rPr>
                <w:rFonts w:ascii="Arial" w:hAnsi="Arial" w:cs="Arial"/>
                <w:sz w:val="16"/>
                <w:szCs w:val="16"/>
              </w:rPr>
              <w:t>Dec</w:t>
            </w:r>
            <w:r w:rsidRPr="002308C2">
              <w:rPr>
                <w:rFonts w:ascii="Arial" w:hAnsi="Arial" w:cs="Arial"/>
                <w:sz w:val="16"/>
                <w:szCs w:val="16"/>
              </w:rPr>
              <w:t>-2</w:t>
            </w: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Pr="002308C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46ED" w14:textId="659D55AE" w:rsidR="002750ED" w:rsidRPr="006C2E80" w:rsidRDefault="002750ED" w:rsidP="002750ED">
            <w:pPr>
              <w:pStyle w:val="TAL"/>
            </w:pPr>
            <w:r>
              <w:rPr>
                <w:sz w:val="16"/>
                <w:szCs w:val="16"/>
              </w:rPr>
              <w:t>Progress of TTCN development of the new protocol test cases is tracked in MCC TF160 reports to RAN5/RAN.</w:t>
            </w:r>
          </w:p>
        </w:tc>
      </w:tr>
      <w:tr w:rsidR="002750ED" w:rsidRPr="006C2E80" w14:paraId="4E82AB0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D5F9" w14:textId="03737F50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36.903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A573" w14:textId="429BFA04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tolerances and measurement uncertainty for User Equipment (UE) conformance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35EE" w14:textId="77777777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7B19E725" w14:textId="65C8DA6E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364" w14:textId="77777777" w:rsidR="002750ED" w:rsidRPr="006C2E80" w:rsidRDefault="002750ED" w:rsidP="002750ED">
            <w:pPr>
              <w:pStyle w:val="TAL"/>
            </w:pPr>
          </w:p>
        </w:tc>
      </w:tr>
      <w:tr w:rsidR="002750ED" w:rsidRPr="006C2E80" w14:paraId="31A8E987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B46C" w14:textId="594C1F90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 36.905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8AF7" w14:textId="03940FCC" w:rsidR="002750ED" w:rsidRDefault="002750ED" w:rsidP="002750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Derivation of test points for 5G performance enhancement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DD6" w14:textId="77777777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TSG RAN#110</w:t>
            </w:r>
          </w:p>
          <w:p w14:paraId="2AB13020" w14:textId="4577F633" w:rsidR="002750ED" w:rsidRPr="00415F0A" w:rsidRDefault="002750ED" w:rsidP="002750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15F0A">
              <w:rPr>
                <w:rFonts w:ascii="Arial" w:hAnsi="Arial" w:cs="Arial"/>
                <w:sz w:val="16"/>
                <w:szCs w:val="16"/>
              </w:rPr>
              <w:t>(Dec-25)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01FB" w14:textId="77777777" w:rsidR="002750ED" w:rsidRPr="006C2E80" w:rsidRDefault="002750ED" w:rsidP="002750ED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5234B34" w:rsidR="001E489F" w:rsidRPr="006C2E80" w:rsidRDefault="00113C61" w:rsidP="001E489F">
      <w:r>
        <w:t>Vijay</w:t>
      </w:r>
      <w:r w:rsidR="008F78AF">
        <w:t xml:space="preserve"> Balasubramanian</w:t>
      </w:r>
      <w:r>
        <w:t xml:space="preserve">, Qualcomm Inc, </w:t>
      </w:r>
      <w:hyperlink r:id="rId12" w:history="1">
        <w:r>
          <w:rPr>
            <w:rStyle w:val="Hyperlink"/>
          </w:rPr>
          <w:t>vijayb@qti.qualcomm.com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7</w:t>
      </w:r>
      <w:r w:rsidRPr="007861B8">
        <w:rPr>
          <w:lang w:eastAsia="ja-JP"/>
        </w:rPr>
        <w:tab/>
        <w:t>Work item leadership</w:t>
      </w:r>
    </w:p>
    <w:p w14:paraId="0B385801" w14:textId="4D189A40" w:rsidR="001E489F" w:rsidRPr="00113C61" w:rsidRDefault="00113C61" w:rsidP="001E489F">
      <w:pPr>
        <w:pStyle w:val="Guidance"/>
        <w:rPr>
          <w:i w:val="0"/>
          <w:iCs/>
        </w:rPr>
      </w:pPr>
      <w:r w:rsidRPr="00113C61">
        <w:rPr>
          <w:i w:val="0"/>
          <w:iCs/>
        </w:rPr>
        <w:t>RAN5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 xml:space="preserve">Aspects that involve other </w:t>
      </w:r>
      <w:proofErr w:type="gramStart"/>
      <w:r w:rsidRPr="007861B8">
        <w:rPr>
          <w:lang w:eastAsia="ja-JP"/>
        </w:rPr>
        <w:t>WGs</w:t>
      </w:r>
      <w:proofErr w:type="gramEnd"/>
    </w:p>
    <w:p w14:paraId="798971FA" w14:textId="18411D6A" w:rsidR="001E489F" w:rsidRPr="00557B2E" w:rsidRDefault="00113C61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06D1269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0698C64" w:rsidR="001E489F" w:rsidRDefault="00113C61" w:rsidP="005875D6">
            <w:pPr>
              <w:pStyle w:val="TAL"/>
            </w:pPr>
            <w:r>
              <w:t>Qualcomm Inc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FF2E0BB" w:rsidR="001E489F" w:rsidRDefault="009A2402" w:rsidP="005875D6">
            <w:pPr>
              <w:pStyle w:val="TAL"/>
            </w:pPr>
            <w:r>
              <w:t>NTT DOCOMO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8FD172C" w:rsidR="001E489F" w:rsidRDefault="00757921" w:rsidP="005875D6">
            <w:pPr>
              <w:pStyle w:val="TAL"/>
            </w:pPr>
            <w:r>
              <w:t>ORS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84127CB" w:rsidR="001E489F" w:rsidRDefault="00757921" w:rsidP="005875D6">
            <w:pPr>
              <w:pStyle w:val="TAL"/>
            </w:pPr>
            <w:r>
              <w:t>vivo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C060295" w:rsidR="001E489F" w:rsidRDefault="00C97F35" w:rsidP="005875D6">
            <w:pPr>
              <w:pStyle w:val="TAL"/>
            </w:pPr>
            <w:r>
              <w:t>ABS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2E31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C8585" w14:textId="77777777" w:rsidR="00BC1CF3" w:rsidRDefault="00BC1CF3">
      <w:r>
        <w:separator/>
      </w:r>
    </w:p>
  </w:endnote>
  <w:endnote w:type="continuationSeparator" w:id="0">
    <w:p w14:paraId="6224267F" w14:textId="77777777" w:rsidR="00BC1CF3" w:rsidRDefault="00BC1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99272" w14:textId="77777777" w:rsidR="00BC1CF3" w:rsidRDefault="00BC1CF3">
      <w:r>
        <w:separator/>
      </w:r>
    </w:p>
  </w:footnote>
  <w:footnote w:type="continuationSeparator" w:id="0">
    <w:p w14:paraId="2861C1F6" w14:textId="77777777" w:rsidR="00BC1CF3" w:rsidRDefault="00BC1C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DB32D01"/>
    <w:multiLevelType w:val="hybridMultilevel"/>
    <w:tmpl w:val="9744B5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010A5"/>
    <w:multiLevelType w:val="hybridMultilevel"/>
    <w:tmpl w:val="F400401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1EE6173"/>
    <w:multiLevelType w:val="multilevel"/>
    <w:tmpl w:val="3E72F4CE"/>
    <w:lvl w:ilvl="0">
      <w:start w:val="1"/>
      <w:numFmt w:val="bullet"/>
      <w:lvlText w:val=""/>
      <w:lvlJc w:val="left"/>
      <w:pPr>
        <w:ind w:left="186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1" w15:restartNumberingAfterBreak="0">
    <w:nsid w:val="7E2B1D67"/>
    <w:multiLevelType w:val="hybridMultilevel"/>
    <w:tmpl w:val="3E022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1753971486">
    <w:abstractNumId w:val="6"/>
  </w:num>
  <w:num w:numId="10" w16cid:durableId="493030751">
    <w:abstractNumId w:val="11"/>
  </w:num>
  <w:num w:numId="11" w16cid:durableId="537206956">
    <w:abstractNumId w:val="5"/>
  </w:num>
  <w:num w:numId="12" w16cid:durableId="183911023">
    <w:abstractNumId w:val="0"/>
  </w:num>
  <w:num w:numId="13" w16cid:durableId="14619211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830"/>
    <w:rsid w:val="0003016C"/>
    <w:rsid w:val="00030CD4"/>
    <w:rsid w:val="000344A1"/>
    <w:rsid w:val="00042051"/>
    <w:rsid w:val="00046686"/>
    <w:rsid w:val="00046C5C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E5E15"/>
    <w:rsid w:val="000F6E51"/>
    <w:rsid w:val="00102A24"/>
    <w:rsid w:val="00113C61"/>
    <w:rsid w:val="00115B12"/>
    <w:rsid w:val="001207CB"/>
    <w:rsid w:val="00121235"/>
    <w:rsid w:val="001244C2"/>
    <w:rsid w:val="0013259C"/>
    <w:rsid w:val="00135831"/>
    <w:rsid w:val="001376A6"/>
    <w:rsid w:val="001424CD"/>
    <w:rsid w:val="0014389B"/>
    <w:rsid w:val="0014413C"/>
    <w:rsid w:val="00150C36"/>
    <w:rsid w:val="0015627F"/>
    <w:rsid w:val="00157F50"/>
    <w:rsid w:val="00157FFB"/>
    <w:rsid w:val="001607AE"/>
    <w:rsid w:val="00166A1B"/>
    <w:rsid w:val="00167F4A"/>
    <w:rsid w:val="00170EDB"/>
    <w:rsid w:val="00176EDD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16FA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50ED"/>
    <w:rsid w:val="002919B7"/>
    <w:rsid w:val="00291EF2"/>
    <w:rsid w:val="00295D61"/>
    <w:rsid w:val="00297C1F"/>
    <w:rsid w:val="002B074C"/>
    <w:rsid w:val="002B2FE7"/>
    <w:rsid w:val="002B34EA"/>
    <w:rsid w:val="002B5361"/>
    <w:rsid w:val="002C09F2"/>
    <w:rsid w:val="002C1618"/>
    <w:rsid w:val="002C1BA4"/>
    <w:rsid w:val="002C47B8"/>
    <w:rsid w:val="002E397B"/>
    <w:rsid w:val="002E3AE2"/>
    <w:rsid w:val="002E6D0E"/>
    <w:rsid w:val="002F7CCB"/>
    <w:rsid w:val="00301992"/>
    <w:rsid w:val="003057FD"/>
    <w:rsid w:val="003101C6"/>
    <w:rsid w:val="00310E70"/>
    <w:rsid w:val="00313F3E"/>
    <w:rsid w:val="00320536"/>
    <w:rsid w:val="00325E33"/>
    <w:rsid w:val="00326534"/>
    <w:rsid w:val="003275E6"/>
    <w:rsid w:val="003366B6"/>
    <w:rsid w:val="00354553"/>
    <w:rsid w:val="003652E5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4816"/>
    <w:rsid w:val="00432048"/>
    <w:rsid w:val="00440925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A79C4"/>
    <w:rsid w:val="004C4C9B"/>
    <w:rsid w:val="004C5341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3DC5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3C62"/>
    <w:rsid w:val="005D60FD"/>
    <w:rsid w:val="005E07CB"/>
    <w:rsid w:val="005E0BF8"/>
    <w:rsid w:val="005E32BB"/>
    <w:rsid w:val="005E7235"/>
    <w:rsid w:val="005F041C"/>
    <w:rsid w:val="005F2E94"/>
    <w:rsid w:val="005F4B34"/>
    <w:rsid w:val="00610F8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4E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65A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483E"/>
    <w:rsid w:val="00756BBB"/>
    <w:rsid w:val="00757921"/>
    <w:rsid w:val="00761952"/>
    <w:rsid w:val="00761B9B"/>
    <w:rsid w:val="00762474"/>
    <w:rsid w:val="0076439E"/>
    <w:rsid w:val="007814A8"/>
    <w:rsid w:val="00781A62"/>
    <w:rsid w:val="00781F2F"/>
    <w:rsid w:val="00783C0E"/>
    <w:rsid w:val="007860C8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17BB"/>
    <w:rsid w:val="00876BD5"/>
    <w:rsid w:val="008922D7"/>
    <w:rsid w:val="00897C84"/>
    <w:rsid w:val="008A06BE"/>
    <w:rsid w:val="008A56FD"/>
    <w:rsid w:val="008C2E31"/>
    <w:rsid w:val="008D3DA6"/>
    <w:rsid w:val="008D5DA3"/>
    <w:rsid w:val="008E70F7"/>
    <w:rsid w:val="008F1D3B"/>
    <w:rsid w:val="008F7444"/>
    <w:rsid w:val="008F78AF"/>
    <w:rsid w:val="008F7A15"/>
    <w:rsid w:val="00902C8D"/>
    <w:rsid w:val="0091321C"/>
    <w:rsid w:val="00913788"/>
    <w:rsid w:val="0091399A"/>
    <w:rsid w:val="009170CE"/>
    <w:rsid w:val="00922D75"/>
    <w:rsid w:val="009243A5"/>
    <w:rsid w:val="00926791"/>
    <w:rsid w:val="0093661C"/>
    <w:rsid w:val="00940736"/>
    <w:rsid w:val="00941253"/>
    <w:rsid w:val="0095038B"/>
    <w:rsid w:val="00950CF7"/>
    <w:rsid w:val="00951B18"/>
    <w:rsid w:val="00956E51"/>
    <w:rsid w:val="00960A44"/>
    <w:rsid w:val="009677B1"/>
    <w:rsid w:val="00970864"/>
    <w:rsid w:val="009736D5"/>
    <w:rsid w:val="0097442B"/>
    <w:rsid w:val="009768C3"/>
    <w:rsid w:val="00977C43"/>
    <w:rsid w:val="0098195A"/>
    <w:rsid w:val="00987FBC"/>
    <w:rsid w:val="00990EEE"/>
    <w:rsid w:val="00996533"/>
    <w:rsid w:val="009A0093"/>
    <w:rsid w:val="009A2402"/>
    <w:rsid w:val="009A3119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690C"/>
    <w:rsid w:val="00A82FCC"/>
    <w:rsid w:val="00A8479D"/>
    <w:rsid w:val="00A906A4"/>
    <w:rsid w:val="00A97953"/>
    <w:rsid w:val="00AA172D"/>
    <w:rsid w:val="00AA574E"/>
    <w:rsid w:val="00AD324E"/>
    <w:rsid w:val="00AD5B51"/>
    <w:rsid w:val="00AD7B78"/>
    <w:rsid w:val="00AF4118"/>
    <w:rsid w:val="00B00077"/>
    <w:rsid w:val="00B03107"/>
    <w:rsid w:val="00B10820"/>
    <w:rsid w:val="00B1587A"/>
    <w:rsid w:val="00B16E03"/>
    <w:rsid w:val="00B1749C"/>
    <w:rsid w:val="00B24C6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2BD"/>
    <w:rsid w:val="00B93BB2"/>
    <w:rsid w:val="00B9697B"/>
    <w:rsid w:val="00BA46C7"/>
    <w:rsid w:val="00BA4DA4"/>
    <w:rsid w:val="00BB6D15"/>
    <w:rsid w:val="00BB7B45"/>
    <w:rsid w:val="00BC137E"/>
    <w:rsid w:val="00BC1CF3"/>
    <w:rsid w:val="00BC2E5F"/>
    <w:rsid w:val="00BC3C3C"/>
    <w:rsid w:val="00BC481E"/>
    <w:rsid w:val="00BC5AF6"/>
    <w:rsid w:val="00BD3369"/>
    <w:rsid w:val="00BD3E51"/>
    <w:rsid w:val="00BE3E87"/>
    <w:rsid w:val="00BE6F7A"/>
    <w:rsid w:val="00BF0A84"/>
    <w:rsid w:val="00BF4326"/>
    <w:rsid w:val="00C03706"/>
    <w:rsid w:val="00C03F46"/>
    <w:rsid w:val="00C159BC"/>
    <w:rsid w:val="00C15A54"/>
    <w:rsid w:val="00C16A5C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158"/>
    <w:rsid w:val="00C5567D"/>
    <w:rsid w:val="00C63F06"/>
    <w:rsid w:val="00C6590B"/>
    <w:rsid w:val="00C7131F"/>
    <w:rsid w:val="00C76753"/>
    <w:rsid w:val="00C8586A"/>
    <w:rsid w:val="00C97F35"/>
    <w:rsid w:val="00CA2B4F"/>
    <w:rsid w:val="00CA5DB0"/>
    <w:rsid w:val="00CC084E"/>
    <w:rsid w:val="00CC58ED"/>
    <w:rsid w:val="00CF5448"/>
    <w:rsid w:val="00D0135E"/>
    <w:rsid w:val="00D1445F"/>
    <w:rsid w:val="00D145EC"/>
    <w:rsid w:val="00D355FB"/>
    <w:rsid w:val="00D43C0B"/>
    <w:rsid w:val="00D44A74"/>
    <w:rsid w:val="00D553F6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2929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B77AD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03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0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Char">
    <w:name w:val="CR Cover Page Char"/>
    <w:link w:val="CRCoverPage"/>
    <w:qFormat/>
    <w:locked/>
    <w:rsid w:val="00113C61"/>
    <w:rPr>
      <w:rFonts w:ascii="Arial" w:hAnsi="Arial"/>
      <w:lang w:eastAsia="en-US"/>
    </w:rPr>
  </w:style>
  <w:style w:type="character" w:customStyle="1" w:styleId="TAL0">
    <w:name w:val="TAL (文字)"/>
    <w:link w:val="TAL"/>
    <w:locked/>
    <w:rsid w:val="00113C61"/>
    <w:rPr>
      <w:rFonts w:ascii="Arial" w:hAnsi="Arial"/>
      <w:sz w:val="18"/>
    </w:rPr>
  </w:style>
  <w:style w:type="character" w:styleId="Hyperlink">
    <w:name w:val="Hyperlink"/>
    <w:rsid w:val="00113C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vijayb@qti.qualcomm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D2941-FCDB-48AB-B780-5ADD8D51F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881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Vijay Balasubramanian (QCT)</cp:lastModifiedBy>
  <cp:revision>56</cp:revision>
  <cp:lastPrinted>2001-04-23T09:30:00Z</cp:lastPrinted>
  <dcterms:created xsi:type="dcterms:W3CDTF">2023-01-04T14:27:00Z</dcterms:created>
  <dcterms:modified xsi:type="dcterms:W3CDTF">2024-05-22T07:34:00Z</dcterms:modified>
</cp:coreProperties>
</file>